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DD8E1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MARKELEY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0E861160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Skinner.</w:t>
      </w:r>
    </w:p>
    <w:p w14:paraId="485536FD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2B5AB6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43A095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Yerde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collect the customs in</w:t>
      </w:r>
    </w:p>
    <w:p w14:paraId="77742AE6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London and in all ports and places from there to Tilbury.</w:t>
      </w:r>
    </w:p>
    <w:p w14:paraId="3E9EB14B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p.138)</w:t>
      </w:r>
    </w:p>
    <w:p w14:paraId="69045ED7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73AB7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46BCC" w14:textId="77777777" w:rsidR="003407FD" w:rsidRDefault="003407FD" w:rsidP="00340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2021</w:t>
      </w:r>
    </w:p>
    <w:p w14:paraId="7A93C9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FA749" w14:textId="77777777" w:rsidR="003407FD" w:rsidRDefault="003407FD" w:rsidP="009139A6">
      <w:r>
        <w:separator/>
      </w:r>
    </w:p>
  </w:endnote>
  <w:endnote w:type="continuationSeparator" w:id="0">
    <w:p w14:paraId="2A93638A" w14:textId="77777777" w:rsidR="003407FD" w:rsidRDefault="003407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7C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E8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CD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82CD" w14:textId="77777777" w:rsidR="003407FD" w:rsidRDefault="003407FD" w:rsidP="009139A6">
      <w:r>
        <w:separator/>
      </w:r>
    </w:p>
  </w:footnote>
  <w:footnote w:type="continuationSeparator" w:id="0">
    <w:p w14:paraId="7323736A" w14:textId="77777777" w:rsidR="003407FD" w:rsidRDefault="003407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D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54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68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7FD"/>
    <w:rsid w:val="000666E0"/>
    <w:rsid w:val="002510B7"/>
    <w:rsid w:val="003407F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CD018"/>
  <w15:chartTrackingRefBased/>
  <w15:docId w15:val="{D85E78CD-E6A7-4163-A0AA-1B1E0233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2021-05-14T20:06:00Z</dcterms:created>
  <dcterms:modified xsi:type="dcterms:W3CDTF">2021-05-14T20:07:00Z</dcterms:modified>
</cp:coreProperties>
</file>